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53B3C" w14:textId="2D231B76"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E4BE5A" wp14:editId="55674DFF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8F383" w14:textId="77777777"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14:paraId="2DB2CDBF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14:paraId="3F8BD441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14:paraId="725AA078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AF518F">
        <w:rPr>
          <w:rFonts w:ascii="Arial" w:hAnsi="Arial" w:cs="Arial"/>
          <w:b/>
          <w:caps/>
          <w:sz w:val="28"/>
          <w:szCs w:val="28"/>
        </w:rPr>
        <w:t>2</w:t>
      </w:r>
      <w:r w:rsidR="0022711F">
        <w:rPr>
          <w:rFonts w:ascii="Arial" w:hAnsi="Arial" w:cs="Arial"/>
          <w:b/>
          <w:caps/>
          <w:sz w:val="28"/>
          <w:szCs w:val="28"/>
        </w:rPr>
        <w:t>216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14:paraId="3237DAF2" w14:textId="77777777" w:rsidTr="008F7625">
        <w:trPr>
          <w:jc w:val="center"/>
        </w:trPr>
        <w:tc>
          <w:tcPr>
            <w:tcW w:w="1063" w:type="dxa"/>
          </w:tcPr>
          <w:p w14:paraId="2EAE5D31" w14:textId="77777777"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14:paraId="7239E5F5" w14:textId="02F17C04" w:rsidR="00150EE2" w:rsidRPr="003E08EA" w:rsidRDefault="00333478" w:rsidP="00454CE7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478">
              <w:rPr>
                <w:rFonts w:ascii="Arial" w:hAnsi="Arial" w:cs="Arial"/>
                <w:sz w:val="20"/>
                <w:szCs w:val="20"/>
              </w:rPr>
              <w:t>Solicita</w:t>
            </w:r>
            <w:r w:rsidR="00BE4A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4A0F">
              <w:rPr>
                <w:rFonts w:ascii="Arial" w:hAnsi="Arial" w:cs="Arial"/>
                <w:sz w:val="20"/>
                <w:szCs w:val="20"/>
              </w:rPr>
              <w:t xml:space="preserve">retirada de </w:t>
            </w:r>
            <w:r w:rsidR="0022711F">
              <w:rPr>
                <w:rFonts w:ascii="Arial" w:hAnsi="Arial" w:cs="Arial"/>
                <w:sz w:val="20"/>
                <w:szCs w:val="20"/>
              </w:rPr>
              <w:t>árvore seca existente na Avenida dos Migrantes, em frente ao nº 887, no Parque Meia Lua.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3D741F8" w14:textId="77777777"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14:paraId="75DED937" w14:textId="652F2B1A" w:rsidR="00AF518F" w:rsidRPr="00EE3876" w:rsidRDefault="00763A57" w:rsidP="00085BF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E3876">
        <w:rPr>
          <w:rFonts w:ascii="Arial" w:hAnsi="Arial" w:cs="Arial"/>
          <w:b/>
        </w:rPr>
        <w:t>INDICAMOS</w:t>
      </w:r>
      <w:r w:rsidRPr="00EE3876">
        <w:rPr>
          <w:rFonts w:ascii="Arial" w:hAnsi="Arial" w:cs="Arial"/>
        </w:rPr>
        <w:t xml:space="preserve"> ao Excelentíssimo Senhor Prefeito Municipal de Jacareí, Dr. </w:t>
      </w:r>
      <w:proofErr w:type="spellStart"/>
      <w:r w:rsidRPr="00EE3876">
        <w:rPr>
          <w:rFonts w:ascii="Arial" w:hAnsi="Arial" w:cs="Arial"/>
        </w:rPr>
        <w:t>Izaías</w:t>
      </w:r>
      <w:proofErr w:type="spellEnd"/>
      <w:r w:rsidRPr="00EE3876">
        <w:rPr>
          <w:rFonts w:ascii="Arial" w:hAnsi="Arial" w:cs="Arial"/>
        </w:rPr>
        <w:t xml:space="preserve"> José de Santana, sej</w:t>
      </w:r>
      <w:r w:rsidR="00C112EB" w:rsidRPr="00EE3876">
        <w:rPr>
          <w:rFonts w:ascii="Arial" w:hAnsi="Arial" w:cs="Arial"/>
        </w:rPr>
        <w:t>a</w:t>
      </w:r>
      <w:r w:rsidR="00D23BC7" w:rsidRPr="00EE3876">
        <w:rPr>
          <w:rFonts w:ascii="Arial" w:hAnsi="Arial" w:cs="Arial"/>
        </w:rPr>
        <w:t>m</w:t>
      </w:r>
      <w:r w:rsidR="00C744D9" w:rsidRPr="00EE3876">
        <w:rPr>
          <w:rFonts w:ascii="Arial" w:hAnsi="Arial" w:cs="Arial"/>
        </w:rPr>
        <w:t xml:space="preserve"> tomadas providências visando </w:t>
      </w:r>
      <w:r w:rsidR="00DA59CE" w:rsidRPr="00EE3876">
        <w:rPr>
          <w:rFonts w:ascii="Arial" w:hAnsi="Arial" w:cs="Arial"/>
        </w:rPr>
        <w:t xml:space="preserve">à retirada </w:t>
      </w:r>
      <w:r w:rsidR="00EE3876" w:rsidRPr="00EE3876">
        <w:rPr>
          <w:rFonts w:ascii="Arial" w:hAnsi="Arial" w:cs="Arial"/>
        </w:rPr>
        <w:t>de árvore seca existente na Avenida dos Migrantes, em frente ao nº 887, no Parque Meia Lua.</w:t>
      </w:r>
    </w:p>
    <w:p w14:paraId="58A147E4" w14:textId="77777777" w:rsidR="00763A57" w:rsidRPr="00DA59CE" w:rsidRDefault="00763A57" w:rsidP="003E08EA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DA59CE">
        <w:rPr>
          <w:rFonts w:ascii="Arial" w:hAnsi="Arial" w:cs="Arial"/>
        </w:rPr>
        <w:t>Na expectativa de merecermos a atenção do Executivo Municipal, antecipamos os nossos agradecimentos e subscrevemos.</w:t>
      </w:r>
    </w:p>
    <w:p w14:paraId="28E9ED10" w14:textId="77777777" w:rsidR="005A3DEE" w:rsidRDefault="005A3DEE" w:rsidP="003E08E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14:paraId="3138465F" w14:textId="1D328599" w:rsidR="00DD5C1F" w:rsidRDefault="003A77BE" w:rsidP="003E08E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22711F">
        <w:rPr>
          <w:rFonts w:ascii="Arial" w:hAnsi="Arial" w:cs="Arial"/>
        </w:rPr>
        <w:t xml:space="preserve">2 de dezembro </w:t>
      </w:r>
      <w:r w:rsidR="003E08EA">
        <w:rPr>
          <w:rFonts w:ascii="Arial" w:hAnsi="Arial" w:cs="Arial"/>
        </w:rPr>
        <w:t xml:space="preserve">de </w:t>
      </w:r>
      <w:r w:rsidR="002E5A16">
        <w:rPr>
          <w:rFonts w:ascii="Arial" w:hAnsi="Arial" w:cs="Arial"/>
        </w:rPr>
        <w:t>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14:paraId="56F06FE5" w14:textId="77777777" w:rsidR="004571C5" w:rsidRDefault="004571C5" w:rsidP="003E08E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14:paraId="610185AC" w14:textId="77777777" w:rsidR="004571C5" w:rsidRDefault="004571C5" w:rsidP="003E08E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14:paraId="1271FD64" w14:textId="33DDD01A" w:rsidR="004571C5" w:rsidRPr="006E31DC" w:rsidRDefault="006E31DC" w:rsidP="003E08EA">
      <w:pPr>
        <w:tabs>
          <w:tab w:val="left" w:pos="-600"/>
          <w:tab w:val="left" w:pos="4508"/>
        </w:tabs>
        <w:spacing w:line="324" w:lineRule="auto"/>
        <w:jc w:val="center"/>
        <w:rPr>
          <w:rFonts w:ascii="Arial" w:hAnsi="Arial" w:cs="Arial"/>
          <w:b/>
          <w:bCs/>
        </w:rPr>
      </w:pPr>
      <w:r w:rsidRPr="006E31DC">
        <w:rPr>
          <w:rFonts w:ascii="Arial" w:hAnsi="Arial" w:cs="Arial"/>
          <w:b/>
          <w:bCs/>
        </w:rPr>
        <w:t>VALMIR DO PARQUE MEIA LUA</w:t>
      </w:r>
    </w:p>
    <w:p w14:paraId="5F85432F" w14:textId="7FF354B0" w:rsidR="006E31DC" w:rsidRDefault="006E31DC" w:rsidP="003E08EA">
      <w:pPr>
        <w:tabs>
          <w:tab w:val="left" w:pos="-600"/>
          <w:tab w:val="left" w:pos="4508"/>
        </w:tabs>
        <w:spacing w:line="324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DEM</w:t>
      </w:r>
    </w:p>
    <w:sectPr w:rsidR="006E31D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28721B" w14:textId="77777777" w:rsidR="00D65BB9" w:rsidRDefault="00D65BB9">
      <w:r>
        <w:separator/>
      </w:r>
    </w:p>
  </w:endnote>
  <w:endnote w:type="continuationSeparator" w:id="0">
    <w:p w14:paraId="7271769E" w14:textId="77777777" w:rsidR="00D65BB9" w:rsidRDefault="00D65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3E26A" w14:textId="77777777"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9BF82" w14:textId="77777777"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05812" w14:textId="77777777" w:rsidR="00D65BB9" w:rsidRDefault="00D65BB9">
      <w:r>
        <w:separator/>
      </w:r>
    </w:p>
  </w:footnote>
  <w:footnote w:type="continuationSeparator" w:id="0">
    <w:p w14:paraId="7414D7DF" w14:textId="77777777" w:rsidR="00D65BB9" w:rsidRDefault="00D65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6AEC0" w14:textId="77777777"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049AB9DF" w14:textId="77777777" w:rsidR="00333478" w:rsidRDefault="0033347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3ED94361" w14:textId="77777777" w:rsidR="00333478" w:rsidRDefault="0033347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2FFAAFE3" w14:textId="77777777"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333478">
      <w:rPr>
        <w:rFonts w:ascii="Arial" w:hAnsi="Arial" w:cs="Arial"/>
        <w:b/>
        <w:sz w:val="20"/>
        <w:szCs w:val="20"/>
        <w:u w:val="single"/>
      </w:rPr>
      <w:t>1484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 w:rsidR="00333478">
      <w:rPr>
        <w:rFonts w:ascii="Arial" w:hAnsi="Arial" w:cs="Arial"/>
        <w:b/>
        <w:sz w:val="20"/>
        <w:szCs w:val="20"/>
        <w:u w:val="single"/>
      </w:rPr>
      <w:t>a Sônia Patas da Amizade</w:t>
    </w:r>
    <w:r w:rsidR="0073784F">
      <w:rPr>
        <w:rFonts w:ascii="Arial" w:hAnsi="Arial" w:cs="Arial"/>
        <w:b/>
        <w:sz w:val="20"/>
        <w:szCs w:val="20"/>
        <w:u w:val="single"/>
      </w:rPr>
      <w:t xml:space="preserve">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3347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3347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282BB36" wp14:editId="5C54E81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FCC252" w14:textId="77777777"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4058ECFC" wp14:editId="2E885A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4EE254" w14:textId="77777777"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654D984A" w14:textId="77777777"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4007FA91" wp14:editId="0D2470DC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3A7487" w14:textId="77777777" w:rsidR="00A349F1" w:rsidRDefault="00A349F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55E40" w14:textId="77777777"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4A0A55C7" wp14:editId="0989936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E94CFD" w14:textId="6A5F8257" w:rsidR="007E3F69" w:rsidRPr="00EB04D6" w:rsidRDefault="0024202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0A55C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" o:allowincell="f" filled="f" stroked="f">
              <v:textbox inset="0,0,0,0">
                <w:txbxContent>
                  <w:p w14:paraId="3EE94CFD" w14:textId="6A5F8257" w:rsidR="007E3F69" w:rsidRPr="00EB04D6" w:rsidRDefault="0024202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7DE99828" wp14:editId="057F356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C3A7E" w14:textId="77777777"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452CE5BD" w14:textId="77777777"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7C2FDE5E" wp14:editId="5372C05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5BF8"/>
    <w:rsid w:val="000866C7"/>
    <w:rsid w:val="00086F0A"/>
    <w:rsid w:val="00090FB1"/>
    <w:rsid w:val="000921C3"/>
    <w:rsid w:val="00094490"/>
    <w:rsid w:val="000958D5"/>
    <w:rsid w:val="00097CAE"/>
    <w:rsid w:val="000F1D58"/>
    <w:rsid w:val="000F6251"/>
    <w:rsid w:val="001146D8"/>
    <w:rsid w:val="00140343"/>
    <w:rsid w:val="0014134A"/>
    <w:rsid w:val="0014591F"/>
    <w:rsid w:val="00150749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2052F"/>
    <w:rsid w:val="0022711F"/>
    <w:rsid w:val="002306A6"/>
    <w:rsid w:val="00230859"/>
    <w:rsid w:val="00242027"/>
    <w:rsid w:val="00253C82"/>
    <w:rsid w:val="00273936"/>
    <w:rsid w:val="002A63FE"/>
    <w:rsid w:val="002A7434"/>
    <w:rsid w:val="002C4B2B"/>
    <w:rsid w:val="002C5C70"/>
    <w:rsid w:val="002D24ED"/>
    <w:rsid w:val="002D3D9E"/>
    <w:rsid w:val="002D7A3D"/>
    <w:rsid w:val="002E5A16"/>
    <w:rsid w:val="002F02DB"/>
    <w:rsid w:val="002F785A"/>
    <w:rsid w:val="0030168E"/>
    <w:rsid w:val="00317C1A"/>
    <w:rsid w:val="00323F0F"/>
    <w:rsid w:val="00333478"/>
    <w:rsid w:val="00347D5E"/>
    <w:rsid w:val="003638CC"/>
    <w:rsid w:val="00381797"/>
    <w:rsid w:val="003848C4"/>
    <w:rsid w:val="00385370"/>
    <w:rsid w:val="00386778"/>
    <w:rsid w:val="00397FF3"/>
    <w:rsid w:val="003A77BE"/>
    <w:rsid w:val="003B69D0"/>
    <w:rsid w:val="003E08EA"/>
    <w:rsid w:val="003E188F"/>
    <w:rsid w:val="00412795"/>
    <w:rsid w:val="0043610D"/>
    <w:rsid w:val="00454CE7"/>
    <w:rsid w:val="004571C5"/>
    <w:rsid w:val="00485098"/>
    <w:rsid w:val="004868E2"/>
    <w:rsid w:val="00487D64"/>
    <w:rsid w:val="00493115"/>
    <w:rsid w:val="004A075D"/>
    <w:rsid w:val="004A7D99"/>
    <w:rsid w:val="004B69C5"/>
    <w:rsid w:val="004C24F2"/>
    <w:rsid w:val="004C2C30"/>
    <w:rsid w:val="004C6C78"/>
    <w:rsid w:val="004D32C5"/>
    <w:rsid w:val="004D47AA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561DA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5E4172"/>
    <w:rsid w:val="00624472"/>
    <w:rsid w:val="006426AE"/>
    <w:rsid w:val="00674F7D"/>
    <w:rsid w:val="00681021"/>
    <w:rsid w:val="00682E6E"/>
    <w:rsid w:val="00690D1E"/>
    <w:rsid w:val="00691CF5"/>
    <w:rsid w:val="00692BEF"/>
    <w:rsid w:val="0069312F"/>
    <w:rsid w:val="00693CBB"/>
    <w:rsid w:val="006A370D"/>
    <w:rsid w:val="006B0B8E"/>
    <w:rsid w:val="006C59BC"/>
    <w:rsid w:val="006D6F7D"/>
    <w:rsid w:val="006E31DC"/>
    <w:rsid w:val="006E6581"/>
    <w:rsid w:val="006E7E66"/>
    <w:rsid w:val="006F0C36"/>
    <w:rsid w:val="006F21EE"/>
    <w:rsid w:val="006F4E64"/>
    <w:rsid w:val="006F54B0"/>
    <w:rsid w:val="006F7B0A"/>
    <w:rsid w:val="00715F74"/>
    <w:rsid w:val="00725E66"/>
    <w:rsid w:val="007274B8"/>
    <w:rsid w:val="00727CDB"/>
    <w:rsid w:val="0073407F"/>
    <w:rsid w:val="0073784F"/>
    <w:rsid w:val="00743791"/>
    <w:rsid w:val="00761113"/>
    <w:rsid w:val="00763A57"/>
    <w:rsid w:val="00775A1B"/>
    <w:rsid w:val="007838DC"/>
    <w:rsid w:val="00785E88"/>
    <w:rsid w:val="00790509"/>
    <w:rsid w:val="00790911"/>
    <w:rsid w:val="007B227E"/>
    <w:rsid w:val="007D39FD"/>
    <w:rsid w:val="007E3F69"/>
    <w:rsid w:val="007F75CA"/>
    <w:rsid w:val="0080197E"/>
    <w:rsid w:val="00804F23"/>
    <w:rsid w:val="00806BFC"/>
    <w:rsid w:val="00810024"/>
    <w:rsid w:val="00820C13"/>
    <w:rsid w:val="00833E7C"/>
    <w:rsid w:val="008474F2"/>
    <w:rsid w:val="00850A88"/>
    <w:rsid w:val="00870972"/>
    <w:rsid w:val="00877E50"/>
    <w:rsid w:val="00887A4E"/>
    <w:rsid w:val="008909A4"/>
    <w:rsid w:val="008A0EB2"/>
    <w:rsid w:val="008C33AB"/>
    <w:rsid w:val="008C72B7"/>
    <w:rsid w:val="008D4ACC"/>
    <w:rsid w:val="008F1E6B"/>
    <w:rsid w:val="008F7625"/>
    <w:rsid w:val="00922964"/>
    <w:rsid w:val="009512E0"/>
    <w:rsid w:val="009579A2"/>
    <w:rsid w:val="0097504B"/>
    <w:rsid w:val="009768E6"/>
    <w:rsid w:val="00997DC3"/>
    <w:rsid w:val="009A2ABD"/>
    <w:rsid w:val="009B207E"/>
    <w:rsid w:val="009B32F8"/>
    <w:rsid w:val="009D0F6E"/>
    <w:rsid w:val="009D50D4"/>
    <w:rsid w:val="009D512F"/>
    <w:rsid w:val="009E1F05"/>
    <w:rsid w:val="009E1F90"/>
    <w:rsid w:val="009E6B3F"/>
    <w:rsid w:val="00A20455"/>
    <w:rsid w:val="00A21A8C"/>
    <w:rsid w:val="00A349F1"/>
    <w:rsid w:val="00A46B01"/>
    <w:rsid w:val="00A844CE"/>
    <w:rsid w:val="00A92CB9"/>
    <w:rsid w:val="00AA3DAC"/>
    <w:rsid w:val="00AA6FC7"/>
    <w:rsid w:val="00AC24F9"/>
    <w:rsid w:val="00AC712C"/>
    <w:rsid w:val="00AD6B47"/>
    <w:rsid w:val="00AE447C"/>
    <w:rsid w:val="00AF518F"/>
    <w:rsid w:val="00B06B4B"/>
    <w:rsid w:val="00B078F7"/>
    <w:rsid w:val="00B10E9F"/>
    <w:rsid w:val="00B217B8"/>
    <w:rsid w:val="00B25009"/>
    <w:rsid w:val="00B34959"/>
    <w:rsid w:val="00B41F4D"/>
    <w:rsid w:val="00B57E0F"/>
    <w:rsid w:val="00B6134A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E4AE2"/>
    <w:rsid w:val="00BF791A"/>
    <w:rsid w:val="00C06926"/>
    <w:rsid w:val="00C06BEA"/>
    <w:rsid w:val="00C112EB"/>
    <w:rsid w:val="00C26A41"/>
    <w:rsid w:val="00C36E68"/>
    <w:rsid w:val="00C42806"/>
    <w:rsid w:val="00C44D39"/>
    <w:rsid w:val="00C45509"/>
    <w:rsid w:val="00C559B3"/>
    <w:rsid w:val="00C7080A"/>
    <w:rsid w:val="00C723F1"/>
    <w:rsid w:val="00C744D9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23BC7"/>
    <w:rsid w:val="00D36AC2"/>
    <w:rsid w:val="00D43F77"/>
    <w:rsid w:val="00D507D5"/>
    <w:rsid w:val="00D5430F"/>
    <w:rsid w:val="00D564F1"/>
    <w:rsid w:val="00D627F3"/>
    <w:rsid w:val="00D65BB9"/>
    <w:rsid w:val="00D8365B"/>
    <w:rsid w:val="00DA59CE"/>
    <w:rsid w:val="00DB23E5"/>
    <w:rsid w:val="00DB48F6"/>
    <w:rsid w:val="00DD024E"/>
    <w:rsid w:val="00DD5C1F"/>
    <w:rsid w:val="00DE50DD"/>
    <w:rsid w:val="00DE5634"/>
    <w:rsid w:val="00E0249F"/>
    <w:rsid w:val="00E07978"/>
    <w:rsid w:val="00E11F92"/>
    <w:rsid w:val="00E14F37"/>
    <w:rsid w:val="00E3022D"/>
    <w:rsid w:val="00E4292C"/>
    <w:rsid w:val="00E51448"/>
    <w:rsid w:val="00E52F99"/>
    <w:rsid w:val="00E66CFD"/>
    <w:rsid w:val="00E721EC"/>
    <w:rsid w:val="00E74A0F"/>
    <w:rsid w:val="00E86C30"/>
    <w:rsid w:val="00E90791"/>
    <w:rsid w:val="00E90C30"/>
    <w:rsid w:val="00EB04D6"/>
    <w:rsid w:val="00EB0E52"/>
    <w:rsid w:val="00ED2065"/>
    <w:rsid w:val="00EE3876"/>
    <w:rsid w:val="00EF3335"/>
    <w:rsid w:val="00F16F74"/>
    <w:rsid w:val="00F2659C"/>
    <w:rsid w:val="00F27895"/>
    <w:rsid w:val="00F420E5"/>
    <w:rsid w:val="00F5150F"/>
    <w:rsid w:val="00F65C85"/>
    <w:rsid w:val="00F73DA3"/>
    <w:rsid w:val="00F845A1"/>
    <w:rsid w:val="00FA3CFC"/>
    <w:rsid w:val="00FB00FA"/>
    <w:rsid w:val="00FC1C13"/>
    <w:rsid w:val="00FC463E"/>
    <w:rsid w:val="00FC5C39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4:docId w14:val="31113BB1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9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30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161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99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946D2-D06D-4A2C-BF32-20A2E1739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6</TotalTime>
  <Pages>1</Pages>
  <Words>91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Benedito Anselmo</cp:lastModifiedBy>
  <cp:revision>10</cp:revision>
  <cp:lastPrinted>2017-01-27T16:52:00Z</cp:lastPrinted>
  <dcterms:created xsi:type="dcterms:W3CDTF">2020-11-16T18:33:00Z</dcterms:created>
  <dcterms:modified xsi:type="dcterms:W3CDTF">2020-11-30T22:48:00Z</dcterms:modified>
</cp:coreProperties>
</file>